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992B" w14:textId="64AC5AA8" w:rsidR="006B2F86" w:rsidRDefault="007E4C0E" w:rsidP="00E71FC3">
      <w:pPr>
        <w:pStyle w:val="NoSpacing"/>
      </w:pPr>
      <w:r>
        <w:rPr>
          <w:u w:val="single"/>
        </w:rPr>
        <w:t>John BLOSSOM</w:t>
      </w:r>
      <w:r>
        <w:t xml:space="preserve">  </w:t>
      </w:r>
      <w:proofErr w:type="gramStart"/>
      <w:r>
        <w:t xml:space="preserve">   (</w:t>
      </w:r>
      <w:proofErr w:type="gramEnd"/>
      <w:r>
        <w:t>fl.1475)</w:t>
      </w:r>
    </w:p>
    <w:p w14:paraId="431ECF50" w14:textId="4208FB2D" w:rsidR="007E4C0E" w:rsidRDefault="007E4C0E" w:rsidP="00E71FC3">
      <w:pPr>
        <w:pStyle w:val="NoSpacing"/>
      </w:pPr>
      <w:r>
        <w:t>of Canterbury. Yeoman.</w:t>
      </w:r>
    </w:p>
    <w:p w14:paraId="6D98B4FA" w14:textId="1663CD8A" w:rsidR="007E4C0E" w:rsidRDefault="007E4C0E" w:rsidP="00E71FC3">
      <w:pPr>
        <w:pStyle w:val="NoSpacing"/>
      </w:pPr>
    </w:p>
    <w:p w14:paraId="0DD0DE35" w14:textId="20E95E23" w:rsidR="007E4C0E" w:rsidRDefault="007E4C0E" w:rsidP="00E71FC3">
      <w:pPr>
        <w:pStyle w:val="NoSpacing"/>
      </w:pPr>
    </w:p>
    <w:p w14:paraId="33CD381C" w14:textId="42047525" w:rsidR="007E4C0E" w:rsidRDefault="007E4C0E" w:rsidP="00E71FC3">
      <w:pPr>
        <w:pStyle w:val="NoSpacing"/>
      </w:pPr>
      <w:r>
        <w:t xml:space="preserve">= Agnes, daughter of Hugh </w:t>
      </w:r>
      <w:proofErr w:type="spellStart"/>
      <w:r>
        <w:t>Alleyn</w:t>
      </w:r>
      <w:proofErr w:type="spellEnd"/>
      <w:r w:rsidR="00E1257F">
        <w:t>(q.v.)</w:t>
      </w:r>
      <w:bookmarkStart w:id="0" w:name="_GoBack"/>
      <w:bookmarkEnd w:id="0"/>
      <w:r>
        <w:t>.   (Coronation p.103)</w:t>
      </w:r>
    </w:p>
    <w:p w14:paraId="3B54B10D" w14:textId="3B19016F" w:rsidR="007E4C0E" w:rsidRDefault="007E4C0E" w:rsidP="00E71FC3">
      <w:pPr>
        <w:pStyle w:val="NoSpacing"/>
      </w:pPr>
    </w:p>
    <w:p w14:paraId="4958E4A1" w14:textId="7247BE24" w:rsidR="007E4C0E" w:rsidRDefault="007E4C0E" w:rsidP="00E71FC3">
      <w:pPr>
        <w:pStyle w:val="NoSpacing"/>
      </w:pPr>
    </w:p>
    <w:p w14:paraId="45565A1F" w14:textId="07D5EA52" w:rsidR="007E4C0E" w:rsidRDefault="007E4C0E" w:rsidP="00E71FC3">
      <w:pPr>
        <w:pStyle w:val="NoSpacing"/>
      </w:pPr>
      <w:r>
        <w:tab/>
        <w:t>1474</w:t>
      </w:r>
      <w:r>
        <w:tab/>
        <w:t>He became a Freeman by marriage.   (ibid.)</w:t>
      </w:r>
    </w:p>
    <w:p w14:paraId="348B0902" w14:textId="54E55490" w:rsidR="007E4C0E" w:rsidRDefault="007E4C0E" w:rsidP="00E71FC3">
      <w:pPr>
        <w:pStyle w:val="NoSpacing"/>
      </w:pPr>
    </w:p>
    <w:p w14:paraId="7CE9F30C" w14:textId="361E124A" w:rsidR="007E4C0E" w:rsidRDefault="007E4C0E" w:rsidP="00E71FC3">
      <w:pPr>
        <w:pStyle w:val="NoSpacing"/>
      </w:pPr>
    </w:p>
    <w:p w14:paraId="3AB06F55" w14:textId="21C36AD1" w:rsidR="007E4C0E" w:rsidRPr="007E4C0E" w:rsidRDefault="007E4C0E" w:rsidP="00E71FC3">
      <w:pPr>
        <w:pStyle w:val="NoSpacing"/>
      </w:pPr>
      <w:r>
        <w:t>27 June 2018</w:t>
      </w:r>
    </w:p>
    <w:sectPr w:rsidR="007E4C0E" w:rsidRPr="007E4C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39631" w14:textId="77777777" w:rsidR="007E4C0E" w:rsidRDefault="007E4C0E" w:rsidP="00E71FC3">
      <w:pPr>
        <w:spacing w:after="0" w:line="240" w:lineRule="auto"/>
      </w:pPr>
      <w:r>
        <w:separator/>
      </w:r>
    </w:p>
  </w:endnote>
  <w:endnote w:type="continuationSeparator" w:id="0">
    <w:p w14:paraId="30C6918B" w14:textId="77777777" w:rsidR="007E4C0E" w:rsidRDefault="007E4C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EFF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8F044" w14:textId="77777777" w:rsidR="007E4C0E" w:rsidRDefault="007E4C0E" w:rsidP="00E71FC3">
      <w:pPr>
        <w:spacing w:after="0" w:line="240" w:lineRule="auto"/>
      </w:pPr>
      <w:r>
        <w:separator/>
      </w:r>
    </w:p>
  </w:footnote>
  <w:footnote w:type="continuationSeparator" w:id="0">
    <w:p w14:paraId="5D7CEE44" w14:textId="77777777" w:rsidR="007E4C0E" w:rsidRDefault="007E4C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C0E"/>
    <w:rsid w:val="001A7C09"/>
    <w:rsid w:val="00577BD5"/>
    <w:rsid w:val="00656CBA"/>
    <w:rsid w:val="006A1F77"/>
    <w:rsid w:val="00733BE7"/>
    <w:rsid w:val="007E4C0E"/>
    <w:rsid w:val="00AB52E8"/>
    <w:rsid w:val="00B16D3F"/>
    <w:rsid w:val="00BB41AC"/>
    <w:rsid w:val="00E1257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AF514"/>
  <w15:chartTrackingRefBased/>
  <w15:docId w15:val="{2E446D7C-ABD7-4F67-AB09-ACDB28AF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2018-06-27T21:25:00Z</dcterms:created>
  <dcterms:modified xsi:type="dcterms:W3CDTF">2018-06-27T21:30:00Z</dcterms:modified>
</cp:coreProperties>
</file>